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CB772" w14:textId="0E80F50E" w:rsidR="006B2F86" w:rsidRDefault="00520E9C" w:rsidP="00E71FC3">
      <w:pPr>
        <w:pStyle w:val="NoSpacing"/>
      </w:pPr>
      <w:r>
        <w:rPr>
          <w:u w:val="single"/>
        </w:rPr>
        <w:t>John BOTELER</w:t>
      </w:r>
      <w:r>
        <w:t xml:space="preserve">      (d.ca.1483)</w:t>
      </w:r>
    </w:p>
    <w:p w14:paraId="0445C014" w14:textId="02E67644" w:rsidR="00520E9C" w:rsidRDefault="00520E9C" w:rsidP="00E71FC3">
      <w:pPr>
        <w:pStyle w:val="NoSpacing"/>
      </w:pPr>
    </w:p>
    <w:p w14:paraId="5E53CE9E" w14:textId="502A5AEB" w:rsidR="00520E9C" w:rsidRDefault="00520E9C" w:rsidP="00E71FC3">
      <w:pPr>
        <w:pStyle w:val="NoSpacing"/>
      </w:pPr>
    </w:p>
    <w:p w14:paraId="03EEB9D9" w14:textId="47578A61" w:rsidR="00520E9C" w:rsidRDefault="00520E9C" w:rsidP="00E71FC3">
      <w:pPr>
        <w:pStyle w:val="NoSpacing"/>
      </w:pPr>
      <w:r>
        <w:t>12 Jul.1483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Huntingdonshire.</w:t>
      </w:r>
    </w:p>
    <w:p w14:paraId="04647B44" w14:textId="58C167F9" w:rsidR="00520E9C" w:rsidRDefault="00520E9C" w:rsidP="00E71FC3">
      <w:pPr>
        <w:pStyle w:val="NoSpacing"/>
      </w:pPr>
      <w:r>
        <w:tab/>
      </w:r>
      <w:r>
        <w:tab/>
        <w:t>(C.F.R. 1471-85 p.259)</w:t>
      </w:r>
    </w:p>
    <w:p w14:paraId="0EBEA76F" w14:textId="4329F6FC" w:rsidR="00520E9C" w:rsidRDefault="00520E9C" w:rsidP="00E71FC3">
      <w:pPr>
        <w:pStyle w:val="NoSpacing"/>
      </w:pPr>
    </w:p>
    <w:p w14:paraId="3BF4FB16" w14:textId="40515727" w:rsidR="00520E9C" w:rsidRDefault="00520E9C" w:rsidP="00E71FC3">
      <w:pPr>
        <w:pStyle w:val="NoSpacing"/>
      </w:pPr>
    </w:p>
    <w:p w14:paraId="0B895D0C" w14:textId="4E52AE6E" w:rsidR="00520E9C" w:rsidRPr="00520E9C" w:rsidRDefault="00520E9C" w:rsidP="00E71FC3">
      <w:pPr>
        <w:pStyle w:val="NoSpacing"/>
      </w:pPr>
      <w:r>
        <w:t>30 July 2019</w:t>
      </w:r>
      <w:bookmarkStart w:id="0" w:name="_GoBack"/>
      <w:bookmarkEnd w:id="0"/>
    </w:p>
    <w:sectPr w:rsidR="00520E9C" w:rsidRPr="00520E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83784" w14:textId="77777777" w:rsidR="00520E9C" w:rsidRDefault="00520E9C" w:rsidP="00E71FC3">
      <w:pPr>
        <w:spacing w:after="0" w:line="240" w:lineRule="auto"/>
      </w:pPr>
      <w:r>
        <w:separator/>
      </w:r>
    </w:p>
  </w:endnote>
  <w:endnote w:type="continuationSeparator" w:id="0">
    <w:p w14:paraId="246A8502" w14:textId="77777777" w:rsidR="00520E9C" w:rsidRDefault="00520E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F9E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6513B" w14:textId="77777777" w:rsidR="00520E9C" w:rsidRDefault="00520E9C" w:rsidP="00E71FC3">
      <w:pPr>
        <w:spacing w:after="0" w:line="240" w:lineRule="auto"/>
      </w:pPr>
      <w:r>
        <w:separator/>
      </w:r>
    </w:p>
  </w:footnote>
  <w:footnote w:type="continuationSeparator" w:id="0">
    <w:p w14:paraId="56E0CF6D" w14:textId="77777777" w:rsidR="00520E9C" w:rsidRDefault="00520E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E9C"/>
    <w:rsid w:val="001A7C09"/>
    <w:rsid w:val="00520E9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20360"/>
  <w15:chartTrackingRefBased/>
  <w15:docId w15:val="{B6D57D9C-CDCF-4A9E-887C-1463154B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2019-07-30T11:00:00Z</dcterms:created>
  <dcterms:modified xsi:type="dcterms:W3CDTF">2019-07-30T11:03:00Z</dcterms:modified>
</cp:coreProperties>
</file>